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E434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SWANLAND</w:t>
      </w:r>
      <w:r>
        <w:rPr>
          <w:rFonts w:cs="Times New Roman"/>
          <w:szCs w:val="24"/>
        </w:rPr>
        <w:t xml:space="preserve">       (fl.1400)</w:t>
      </w:r>
    </w:p>
    <w:p w14:paraId="61ED73EF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Shelford Priory.</w:t>
      </w:r>
    </w:p>
    <w:p w14:paraId="6D8577E1" w14:textId="77777777" w:rsidR="00333CAC" w:rsidRDefault="00333CAC" w:rsidP="00333CAC">
      <w:pPr>
        <w:pStyle w:val="NoSpacing"/>
        <w:rPr>
          <w:rFonts w:cs="Times New Roman"/>
          <w:szCs w:val="24"/>
        </w:rPr>
      </w:pPr>
    </w:p>
    <w:p w14:paraId="3454EDB2" w14:textId="77777777" w:rsidR="00333CAC" w:rsidRDefault="00333CAC" w:rsidP="00333CAC">
      <w:pPr>
        <w:pStyle w:val="NoSpacing"/>
        <w:rPr>
          <w:rFonts w:cs="Times New Roman"/>
          <w:szCs w:val="24"/>
        </w:rPr>
      </w:pPr>
    </w:p>
    <w:p w14:paraId="392FA25A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7374249E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49ADBE01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p.1)</w:t>
      </w:r>
    </w:p>
    <w:p w14:paraId="240578B8" w14:textId="77777777" w:rsidR="002867C3" w:rsidRDefault="002867C3" w:rsidP="002867C3">
      <w:pPr>
        <w:pStyle w:val="NoSpacing"/>
      </w:pPr>
      <w:r>
        <w:t>12 Jun.1400</w:t>
      </w:r>
      <w:r>
        <w:tab/>
        <w:t>He was ordained priest in the parish church of Bishop Burton, East Riding</w:t>
      </w:r>
    </w:p>
    <w:p w14:paraId="00F503CA" w14:textId="77777777" w:rsidR="002867C3" w:rsidRDefault="002867C3" w:rsidP="002867C3">
      <w:pPr>
        <w:pStyle w:val="NoSpacing"/>
      </w:pPr>
      <w:r>
        <w:tab/>
      </w:r>
      <w:r>
        <w:tab/>
        <w:t>of Yorkshire.</w:t>
      </w:r>
    </w:p>
    <w:p w14:paraId="529F00CC" w14:textId="77777777" w:rsidR="002867C3" w:rsidRDefault="002867C3" w:rsidP="002867C3">
      <w:pPr>
        <w:pStyle w:val="NoSpacing"/>
      </w:pPr>
      <w:r>
        <w:tab/>
      </w:r>
      <w:r>
        <w:tab/>
        <w:t>(“York Clergy Ordinations 1400-1424” ed.David M.Smith, pub.2020 p.6)</w:t>
      </w:r>
    </w:p>
    <w:p w14:paraId="20BD94E2" w14:textId="77777777" w:rsidR="002867C3" w:rsidRDefault="002867C3" w:rsidP="00333CAC">
      <w:pPr>
        <w:pStyle w:val="NoSpacing"/>
        <w:rPr>
          <w:rFonts w:cs="Times New Roman"/>
          <w:szCs w:val="24"/>
        </w:rPr>
      </w:pPr>
    </w:p>
    <w:p w14:paraId="295F08E7" w14:textId="77777777" w:rsidR="00333CAC" w:rsidRDefault="00333CAC" w:rsidP="00333CAC">
      <w:pPr>
        <w:pStyle w:val="NoSpacing"/>
        <w:rPr>
          <w:rFonts w:cs="Times New Roman"/>
          <w:szCs w:val="24"/>
        </w:rPr>
      </w:pPr>
    </w:p>
    <w:p w14:paraId="3DE545E8" w14:textId="77777777" w:rsidR="00333CAC" w:rsidRDefault="00333CAC" w:rsidP="00333CAC">
      <w:pPr>
        <w:pStyle w:val="NoSpacing"/>
        <w:rPr>
          <w:rFonts w:cs="Times New Roman"/>
          <w:szCs w:val="24"/>
        </w:rPr>
      </w:pPr>
    </w:p>
    <w:p w14:paraId="1FB7B3C5" w14:textId="77777777" w:rsidR="00333CAC" w:rsidRDefault="00333CAC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5A602D24" w14:textId="43294990" w:rsidR="002867C3" w:rsidRDefault="002867C3" w:rsidP="00333C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2026</w:t>
      </w:r>
    </w:p>
    <w:p w14:paraId="7C8ECC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C4B7" w14:textId="77777777" w:rsidR="00890F3D" w:rsidRDefault="00890F3D" w:rsidP="009139A6">
      <w:r>
        <w:separator/>
      </w:r>
    </w:p>
  </w:endnote>
  <w:endnote w:type="continuationSeparator" w:id="0">
    <w:p w14:paraId="5DD044FF" w14:textId="77777777" w:rsidR="00890F3D" w:rsidRDefault="00890F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9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CF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68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CF03D" w14:textId="77777777" w:rsidR="00890F3D" w:rsidRDefault="00890F3D" w:rsidP="009139A6">
      <w:r>
        <w:separator/>
      </w:r>
    </w:p>
  </w:footnote>
  <w:footnote w:type="continuationSeparator" w:id="0">
    <w:p w14:paraId="64A9BE90" w14:textId="77777777" w:rsidR="00890F3D" w:rsidRDefault="00890F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D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F7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16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CAC"/>
    <w:rsid w:val="000666E0"/>
    <w:rsid w:val="001C5947"/>
    <w:rsid w:val="002510B7"/>
    <w:rsid w:val="00270799"/>
    <w:rsid w:val="002867C3"/>
    <w:rsid w:val="00333CAC"/>
    <w:rsid w:val="005C130B"/>
    <w:rsid w:val="00826F5C"/>
    <w:rsid w:val="00890F3D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C271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610CB"/>
  <w15:chartTrackingRefBased/>
  <w15:docId w15:val="{8B1D5330-197E-450E-BD2A-896D0A87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366</Characters>
  <Application>Microsoft Office Word</Application>
  <DocSecurity>0</DocSecurity>
  <Lines>20</Lines>
  <Paragraphs>11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2024-07-06T16:03:00Z</dcterms:created>
  <dcterms:modified xsi:type="dcterms:W3CDTF">2026-01-10T07:48:00Z</dcterms:modified>
</cp:coreProperties>
</file>